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3C26D052"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0E3910">
        <w:rPr>
          <w:rFonts w:ascii="Arial" w:hAnsi="Arial" w:cs="Arial"/>
          <w:b/>
          <w:sz w:val="28"/>
          <w:szCs w:val="28"/>
        </w:rPr>
        <w:t>9</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DC1D50" w:rsidRPr="00DC1D50">
        <w:rPr>
          <w:rFonts w:ascii="Arial" w:hAnsi="Arial" w:cs="Arial"/>
          <w:b/>
          <w:sz w:val="28"/>
          <w:szCs w:val="28"/>
        </w:rPr>
        <w:t>25198</w:t>
      </w:r>
      <w:r w:rsidR="00DC1D50">
        <w:rPr>
          <w:rFonts w:ascii="Arial" w:hAnsi="Arial" w:cs="Arial"/>
          <w:b/>
          <w:sz w:val="28"/>
          <w:szCs w:val="28"/>
        </w:rPr>
        <w:t>7</w:t>
      </w:r>
    </w:p>
    <w:p w14:paraId="22E58227" w14:textId="29BF7356" w:rsidR="006E2ABA" w:rsidRPr="00A079D3" w:rsidRDefault="000E3910" w:rsidP="006E2ABA">
      <w:pPr>
        <w:keepLines/>
        <w:tabs>
          <w:tab w:val="left" w:pos="567"/>
        </w:tabs>
        <w:rPr>
          <w:rFonts w:ascii="Arial" w:hAnsi="Arial"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0E1BBA81"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proofErr w:type="gramStart"/>
      <w:r w:rsidRPr="00474719">
        <w:rPr>
          <w:rFonts w:ascii="Arial" w:hAnsi="Arial"/>
          <w:b/>
          <w:lang w:val="en-US"/>
        </w:rPr>
        <w:t>:</w:t>
      </w:r>
      <w:r w:rsidRPr="00474719">
        <w:rPr>
          <w:rFonts w:ascii="Arial" w:hAnsi="Arial"/>
          <w:lang w:val="en-US"/>
        </w:rPr>
        <w:tab/>
      </w:r>
      <w:bookmarkStart w:id="0" w:name="Source"/>
      <w:bookmarkEnd w:id="0"/>
      <w:r w:rsidRPr="00474719">
        <w:rPr>
          <w:rFonts w:ascii="Arial" w:hAnsi="Arial"/>
          <w:b/>
          <w:lang w:val="en-US"/>
        </w:rPr>
        <w:tab/>
      </w:r>
      <w:r w:rsidR="000E3910">
        <w:rPr>
          <w:rFonts w:ascii="Arial" w:hAnsi="Arial"/>
          <w:b/>
          <w:lang w:val="en-US"/>
        </w:rPr>
        <w:t>8.2</w:t>
      </w:r>
      <w:proofErr w:type="gramEnd"/>
      <w:r w:rsidR="000E3910">
        <w:rPr>
          <w:rFonts w:ascii="Arial" w:hAnsi="Arial"/>
          <w:b/>
          <w:lang w:val="en-US"/>
        </w:rPr>
        <w:t>.1.</w:t>
      </w:r>
      <w:r w:rsidR="00962706">
        <w:rPr>
          <w:rFonts w:ascii="Arial" w:hAnsi="Arial"/>
          <w:b/>
          <w:lang w:val="en-US"/>
        </w:rPr>
        <w:t>2</w:t>
      </w:r>
    </w:p>
    <w:p w14:paraId="7CEA81F0" w14:textId="5C4C392A"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Nokia, Ericsson</w:t>
      </w:r>
    </w:p>
    <w:p w14:paraId="32C9A009" w14:textId="39ADA2C6"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w:t>
      </w:r>
      <w:r w:rsidR="00D55D3B">
        <w:rPr>
          <w:rFonts w:ascii="Arial" w:hAnsi="Arial"/>
          <w:b/>
        </w:rPr>
        <w:t>6G Spectrum</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10FFF9C3" w:rsidR="003E3916" w:rsidRDefault="003E3916" w:rsidP="0011419F">
      <w:r>
        <w:t>In this contribution we discuss requirements for</w:t>
      </w:r>
      <w:r w:rsidR="001A138C">
        <w:t xml:space="preserve"> </w:t>
      </w:r>
      <w:r w:rsidR="00887D0E">
        <w:t>6G spectrum</w:t>
      </w:r>
      <w:r>
        <w:t xml:space="preserve"> We also propose related 6G RAN requirements to be captured to the TR 3</w:t>
      </w:r>
      <w:r w:rsidR="00AB78D7">
        <w:t>8</w:t>
      </w:r>
      <w:r>
        <w:t>.</w:t>
      </w:r>
      <w:r w:rsidR="00AB78D7">
        <w:t>914</w:t>
      </w:r>
      <w:r>
        <w:t xml:space="preserve"> on</w:t>
      </w:r>
      <w:r w:rsidRPr="00B00A63">
        <w:t xml:space="preserve"> 6G Scenarios and </w:t>
      </w:r>
      <w:r w:rsidRPr="00B00A63">
        <w:rPr>
          <w:rFonts w:hint="eastAsia"/>
        </w:rPr>
        <w:t>R</w:t>
      </w:r>
      <w:r w:rsidRPr="00B00A63">
        <w:t>equirements</w:t>
      </w:r>
      <w:r>
        <w:t>.</w:t>
      </w:r>
    </w:p>
    <w:p w14:paraId="7939D1B6" w14:textId="07C10278" w:rsidR="00AF5E99" w:rsidRPr="001E542C" w:rsidRDefault="006B2373" w:rsidP="001E542C">
      <w:pPr>
        <w:pStyle w:val="Heading1"/>
      </w:pPr>
      <w:r>
        <w:t>2</w:t>
      </w:r>
      <w:r>
        <w:tab/>
        <w:t>Discussion</w:t>
      </w:r>
    </w:p>
    <w:p w14:paraId="3CDDBF7F" w14:textId="77777777" w:rsidR="005F066A" w:rsidRPr="005F066A" w:rsidRDefault="005F066A" w:rsidP="005F066A">
      <w:pPr>
        <w:rPr>
          <w:iCs/>
          <w:lang w:val="en-US"/>
        </w:rPr>
      </w:pPr>
      <w:r w:rsidRPr="005F066A">
        <w:rPr>
          <w:iCs/>
        </w:rPr>
        <w:t xml:space="preserve">In 5G NR, the widest FR1 channel bandwidth is 100 </w:t>
      </w:r>
      <w:proofErr w:type="spellStart"/>
      <w:r w:rsidRPr="005F066A">
        <w:rPr>
          <w:iCs/>
        </w:rPr>
        <w:t>MHz.</w:t>
      </w:r>
      <w:proofErr w:type="spellEnd"/>
      <w:r w:rsidRPr="005F066A">
        <w:rPr>
          <w:iCs/>
        </w:rPr>
        <w:t xml:space="preserve"> Because of this limit, operators with more than 100 MHz of contiguous spectrum need to use carrier aggregation to cover such allocations. At least eight contributions at the 3GPP 6G workshop in March 2025 mentioned 200 MHz or wider channel bandwidths for 6G. While most focused on the spectrum above 6 GHz, there was also interest in wider channel bandwidths for spectrum below 6 GHz, including the 2.5 and 3.5 GHz bands. </w:t>
      </w:r>
      <w:r w:rsidRPr="005F066A">
        <w:rPr>
          <w:iCs/>
          <w:lang w:val="en-US"/>
        </w:rPr>
        <w:t> </w:t>
      </w:r>
    </w:p>
    <w:p w14:paraId="220834A5" w14:textId="63ECD8AB" w:rsidR="005F066A" w:rsidRPr="005F066A" w:rsidRDefault="005F066A" w:rsidP="005F066A">
      <w:pPr>
        <w:rPr>
          <w:iCs/>
          <w:lang w:val="en-US"/>
        </w:rPr>
      </w:pPr>
      <w:r w:rsidRPr="005F066A">
        <w:rPr>
          <w:iCs/>
        </w:rPr>
        <w:t xml:space="preserve">Further, 3GPP has recommended adding 200MHz </w:t>
      </w:r>
      <w:proofErr w:type="spellStart"/>
      <w:r w:rsidRPr="005F066A">
        <w:rPr>
          <w:iCs/>
        </w:rPr>
        <w:t>ch</w:t>
      </w:r>
      <w:proofErr w:type="spellEnd"/>
      <w:r w:rsidRPr="005F066A">
        <w:rPr>
          <w:iCs/>
        </w:rPr>
        <w:t xml:space="preserve"> BW to the test environments for IMT-2030 in an LS to WP5D </w:t>
      </w:r>
      <w:hyperlink r:id="rId11" w:tgtFrame="_blank" w:history="1">
        <w:r w:rsidRPr="005F066A">
          <w:rPr>
            <w:rStyle w:val="Hyperlink"/>
            <w:iCs/>
          </w:rPr>
          <w:t>RP-243325</w:t>
        </w:r>
      </w:hyperlink>
      <w:r w:rsidRPr="005F066A">
        <w:rPr>
          <w:iCs/>
        </w:rPr>
        <w:t>.</w:t>
      </w:r>
      <w:r w:rsidRPr="005F066A">
        <w:rPr>
          <w:iCs/>
          <w:lang w:val="en-US"/>
        </w:rPr>
        <w:t> </w:t>
      </w:r>
      <w:r w:rsidR="00E57187">
        <w:rPr>
          <w:iCs/>
          <w:lang w:val="en-US"/>
        </w:rPr>
        <w:t xml:space="preserve">In </w:t>
      </w:r>
      <w:hyperlink r:id="rId12" w:history="1">
        <w:r w:rsidR="00E57187" w:rsidRPr="00E57187">
          <w:rPr>
            <w:rStyle w:val="Hyperlink"/>
            <w:iCs/>
            <w:lang w:val="en-US"/>
          </w:rPr>
          <w:t>RP-250810</w:t>
        </w:r>
      </w:hyperlink>
      <w:r w:rsidR="00E57187">
        <w:rPr>
          <w:iCs/>
          <w:lang w:val="en-US"/>
        </w:rPr>
        <w:t xml:space="preserve"> agreed to a “</w:t>
      </w:r>
      <w:r w:rsidR="00E57187" w:rsidRPr="00E57187">
        <w:rPr>
          <w:iCs/>
          <w:lang w:val="en-US"/>
        </w:rPr>
        <w:t>Wider channel bandwidth (at least 200MHz) support for 6G deployments at least above 2 GHz, around 7 GHz</w:t>
      </w:r>
      <w:r w:rsidR="00E57187">
        <w:rPr>
          <w:iCs/>
          <w:lang w:val="en-US"/>
        </w:rPr>
        <w:t>”</w:t>
      </w:r>
    </w:p>
    <w:p w14:paraId="2FD858B0" w14:textId="77777777" w:rsidR="005F066A" w:rsidRPr="005F066A" w:rsidRDefault="005F066A" w:rsidP="005F066A">
      <w:pPr>
        <w:rPr>
          <w:iCs/>
          <w:lang w:val="en-US"/>
        </w:rPr>
      </w:pPr>
      <w:r w:rsidRPr="005F066A">
        <w:rPr>
          <w:iCs/>
        </w:rPr>
        <w:t>One benefits of wider channel bandwidths in FR1 is higher spectral efficiency than CA. Another benefit of wider channel bandwidths in FR1 is potentially Lower MPR and A-MPR than UL CA due to contiguous RB allocations.  </w:t>
      </w:r>
      <w:r w:rsidRPr="005F066A">
        <w:rPr>
          <w:iCs/>
          <w:lang w:val="en-US"/>
        </w:rPr>
        <w:t> </w:t>
      </w:r>
    </w:p>
    <w:p w14:paraId="19CF1B00" w14:textId="4CCF363C" w:rsidR="005F066A" w:rsidRPr="005F066A" w:rsidRDefault="005F066A" w:rsidP="005F066A">
      <w:pPr>
        <w:rPr>
          <w:iCs/>
          <w:lang w:val="en-US"/>
        </w:rPr>
      </w:pPr>
      <w:r w:rsidRPr="005F066A">
        <w:rPr>
          <w:iCs/>
        </w:rPr>
        <w:t>Due to the lack of new spectrum in most FR1 frequency bands, there is strong interest in multi-radio spectrum sharing (MRSS), to allow operators to use the same spectrum for 5G and 6G. 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Pr="005F066A">
        <w:rPr>
          <w:iCs/>
        </w:rPr>
        <w:t xml:space="preserve"> it is important to maintain compatibility between the new, wider channel bandwidths for 6G, and 5G carrier aggregation of channel bandwidths </w:t>
      </w:r>
      <w:r w:rsidR="00E57187">
        <w:rPr>
          <w:iCs/>
        </w:rPr>
        <w:t>at least 200MHz</w:t>
      </w:r>
      <w:r w:rsidRPr="005F066A">
        <w:rPr>
          <w:iCs/>
        </w:rPr>
        <w:t>, including the use of the same subcarrier spacing. </w:t>
      </w:r>
      <w:r w:rsidRPr="005F066A">
        <w:rPr>
          <w:iCs/>
          <w:lang w:val="en-US"/>
        </w:rPr>
        <w:t> </w:t>
      </w:r>
    </w:p>
    <w:p w14:paraId="4D9B7413" w14:textId="77777777" w:rsidR="00A73436" w:rsidRPr="005F066A" w:rsidRDefault="00A73436" w:rsidP="00714FEE">
      <w:pPr>
        <w:rPr>
          <w:iCs/>
          <w:lang w:val="en-US"/>
        </w:rPr>
      </w:pPr>
    </w:p>
    <w:p w14:paraId="5B5F3713" w14:textId="5AD3F650" w:rsidR="006B2373" w:rsidRPr="00D04991" w:rsidRDefault="006B2373" w:rsidP="006B2373">
      <w:pPr>
        <w:pStyle w:val="Heading1"/>
      </w:pPr>
      <w:r>
        <w:t xml:space="preserve">3 </w:t>
      </w:r>
      <w:r w:rsidR="00193E57">
        <w:tab/>
      </w:r>
      <w:r>
        <w:t>Text proposal</w:t>
      </w:r>
    </w:p>
    <w:p w14:paraId="4A28418C" w14:textId="446085F8"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w:t>
      </w:r>
      <w:r w:rsidR="00AB78D7">
        <w:t>38.914</w:t>
      </w:r>
      <w:r w:rsidR="002E1F3E">
        <w:t>.</w:t>
      </w:r>
    </w:p>
    <w:p w14:paraId="50C3543B" w14:textId="46F7604F" w:rsidR="0033533C" w:rsidRDefault="0033533C" w:rsidP="006B2373">
      <w:pPr>
        <w:rPr>
          <w:iCs/>
        </w:rPr>
      </w:pPr>
    </w:p>
    <w:p w14:paraId="72D17785" w14:textId="1C8C8B8C"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r>
      <w:r w:rsidR="00196943">
        <w:rPr>
          <w:rFonts w:ascii="Arial" w:eastAsia="SimSun" w:hAnsi="Arial"/>
          <w:sz w:val="32"/>
          <w:lang w:eastAsia="zh-CN"/>
        </w:rPr>
        <w:t>6G Spectrum</w:t>
      </w:r>
    </w:p>
    <w:p w14:paraId="58FF2B55" w14:textId="17FD6D06" w:rsidR="006B2373" w:rsidRDefault="00C821C1" w:rsidP="00077C37">
      <w:pPr>
        <w:rPr>
          <w:iCs/>
        </w:rPr>
      </w:pPr>
      <w:r>
        <w:rPr>
          <w:iCs/>
        </w:rPr>
        <w:t xml:space="preserve">6G radio access network (6G RAN) shall </w:t>
      </w:r>
      <w:r w:rsidR="00B8153A">
        <w:rPr>
          <w:iCs/>
        </w:rPr>
        <w:t>support existing frequency bands</w:t>
      </w:r>
      <w:r w:rsidR="001713F6">
        <w:rPr>
          <w:iCs/>
        </w:rPr>
        <w:t xml:space="preserve">, </w:t>
      </w:r>
      <w:r w:rsidR="00C35432">
        <w:rPr>
          <w:iCs/>
        </w:rPr>
        <w:t xml:space="preserve">including </w:t>
      </w:r>
      <w:r w:rsidR="001713F6">
        <w:rPr>
          <w:iCs/>
        </w:rPr>
        <w:t>FR1 and FR2</w:t>
      </w:r>
      <w:r w:rsidR="006311E4" w:rsidRPr="00A73436">
        <w:rPr>
          <w:iCs/>
        </w:rPr>
        <w:t>.</w:t>
      </w:r>
      <w:r w:rsidR="003D6CD5">
        <w:rPr>
          <w:iCs/>
        </w:rPr>
        <w:t xml:space="preserve"> </w:t>
      </w:r>
      <w:r w:rsidR="003D6CD5" w:rsidRPr="005F066A">
        <w:rPr>
          <w:iCs/>
        </w:rPr>
        <w:t>multi-radio spectrum sharing (MRSS)</w:t>
      </w:r>
      <w:r w:rsidR="008C416A">
        <w:rPr>
          <w:iCs/>
        </w:rPr>
        <w:t xml:space="preserve"> in FR1 shall be supported</w:t>
      </w:r>
      <w:r w:rsidR="00AF71E4">
        <w:rPr>
          <w:iCs/>
        </w:rPr>
        <w:t xml:space="preserve"> </w:t>
      </w:r>
      <w:r w:rsidR="00AF71E4" w:rsidRPr="005F066A">
        <w:rPr>
          <w:iCs/>
        </w:rPr>
        <w:t>to allow operators to use the same spectrum for 5G and 6G</w:t>
      </w:r>
      <w:r w:rsidR="008C416A">
        <w:rPr>
          <w:iCs/>
        </w:rPr>
        <w:t xml:space="preserve">. </w:t>
      </w:r>
      <w:r w:rsidR="00B05FB8" w:rsidRPr="005F066A">
        <w:rPr>
          <w:iCs/>
        </w:rPr>
        <w:t>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00B05FB8" w:rsidRPr="005F066A">
        <w:rPr>
          <w:iCs/>
        </w:rPr>
        <w:t xml:space="preserve"> it is important to maintain compatibility between the new, wider channel bandwidths for 6G, and 5G carrier aggregation of channel bandwidths </w:t>
      </w:r>
      <w:r w:rsidR="00E57187">
        <w:rPr>
          <w:iCs/>
        </w:rPr>
        <w:t>at least 200MHz</w:t>
      </w:r>
      <w:r w:rsidR="00B05FB8" w:rsidRPr="005F066A">
        <w:rPr>
          <w:iCs/>
        </w:rPr>
        <w:t>, including the use of the same subcarrier spacing. </w:t>
      </w:r>
      <w:r w:rsidR="001713F6">
        <w:rPr>
          <w:iCs/>
        </w:rPr>
        <w:t>In addition</w:t>
      </w:r>
      <w:r w:rsidR="005474A9">
        <w:rPr>
          <w:iCs/>
        </w:rPr>
        <w:t xml:space="preserve">, new spectrum </w:t>
      </w:r>
      <w:r w:rsidR="000B38B8">
        <w:rPr>
          <w:iCs/>
        </w:rPr>
        <w:t>band FR3 shall be supported</w:t>
      </w:r>
      <w:r w:rsidR="00123298">
        <w:rPr>
          <w:iCs/>
        </w:rPr>
        <w:t xml:space="preserve">. Due to various reasons, unlicensed spectrum </w:t>
      </w:r>
      <w:proofErr w:type="gramStart"/>
      <w:r w:rsidR="00ED7B01">
        <w:rPr>
          <w:iCs/>
        </w:rPr>
        <w:t>were</w:t>
      </w:r>
      <w:proofErr w:type="gramEnd"/>
      <w:r w:rsidR="00ED7B01">
        <w:rPr>
          <w:iCs/>
        </w:rPr>
        <w:t xml:space="preserve"> </w:t>
      </w:r>
      <w:proofErr w:type="spellStart"/>
      <w:r w:rsidR="00ED7B01">
        <w:rPr>
          <w:iCs/>
        </w:rPr>
        <w:t>under utilized</w:t>
      </w:r>
      <w:proofErr w:type="spellEnd"/>
      <w:r w:rsidR="004C3A58">
        <w:rPr>
          <w:iCs/>
        </w:rPr>
        <w:t xml:space="preserve"> in 4G and 5G</w:t>
      </w:r>
      <w:r w:rsidR="00ED7B01">
        <w:rPr>
          <w:iCs/>
        </w:rPr>
        <w:t xml:space="preserve">. </w:t>
      </w:r>
      <w:r w:rsidR="008022EB">
        <w:rPr>
          <w:iCs/>
        </w:rPr>
        <w:t>With new 6G use cases and demands for more network capacity</w:t>
      </w:r>
      <w:r w:rsidR="005A45D2">
        <w:rPr>
          <w:iCs/>
        </w:rPr>
        <w:t xml:space="preserve"> such as FWA</w:t>
      </w:r>
      <w:r w:rsidR="008022EB">
        <w:rPr>
          <w:iCs/>
        </w:rPr>
        <w:t xml:space="preserve">, </w:t>
      </w:r>
      <w:r w:rsidR="005D6E0A">
        <w:rPr>
          <w:iCs/>
        </w:rPr>
        <w:t xml:space="preserve">it is </w:t>
      </w:r>
      <w:r w:rsidR="005A45D2">
        <w:rPr>
          <w:iCs/>
        </w:rPr>
        <w:t xml:space="preserve">important to include unlicensed spectrum study for </w:t>
      </w:r>
      <w:r w:rsidR="00C35432">
        <w:rPr>
          <w:iCs/>
        </w:rPr>
        <w:t>new use cases.</w:t>
      </w:r>
      <w:r w:rsidR="005A45D2">
        <w:rPr>
          <w:iCs/>
        </w:rPr>
        <w:t xml:space="preserve"> </w:t>
      </w:r>
      <w:r w:rsidR="006311E4" w:rsidRPr="00A73436">
        <w:rPr>
          <w:iCs/>
        </w:rPr>
        <w:t>  </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lastRenderedPageBreak/>
        <w:t>4</w:t>
      </w:r>
      <w:r>
        <w:tab/>
        <w:t>Conclusion</w:t>
      </w:r>
    </w:p>
    <w:p w14:paraId="584C00E0" w14:textId="704C2BFC" w:rsidR="00DE1826" w:rsidRDefault="00DE1826" w:rsidP="002D44DD">
      <w:r>
        <w:t xml:space="preserve">In this contribution we have discussed requirements for </w:t>
      </w:r>
      <w:r w:rsidR="008C416A">
        <w:t>6G spe</w:t>
      </w:r>
      <w:r w:rsidR="006E7A7E">
        <w:t>ctrum support</w:t>
      </w:r>
      <w:r>
        <w:t xml:space="preserve"> to address new and evolving services effectively. </w:t>
      </w:r>
      <w:r w:rsidR="00A36EB0">
        <w:t xml:space="preserve">In section 3 we propose </w:t>
      </w:r>
      <w:r>
        <w:t>6G RAN requirements</w:t>
      </w:r>
      <w:r w:rsidR="00A36EB0">
        <w:t xml:space="preserve"> for </w:t>
      </w:r>
      <w:r w:rsidR="00984D2B">
        <w:t>spectrum</w:t>
      </w:r>
      <w:r>
        <w:t xml:space="preserve"> to be captured to the TR </w:t>
      </w:r>
      <w:r w:rsidR="00AB78D7">
        <w:t>38.914</w:t>
      </w:r>
      <w:r>
        <w:t xml:space="preserve"> on</w:t>
      </w:r>
      <w:r w:rsidRPr="00B00A63">
        <w:t xml:space="preserve"> 6G Scenarios and </w:t>
      </w:r>
      <w:r w:rsidRPr="00B00A63">
        <w:rPr>
          <w:rFonts w:hint="eastAsia"/>
        </w:rPr>
        <w:t>R</w:t>
      </w:r>
      <w:r w:rsidRPr="00B00A63">
        <w:t>equirements</w:t>
      </w:r>
      <w:r>
        <w:t>.</w:t>
      </w:r>
    </w:p>
    <w:sectPr w:rsidR="00DE1826"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36034" w14:textId="77777777" w:rsidR="00CD14A2" w:rsidRDefault="00CD14A2">
      <w:r>
        <w:separator/>
      </w:r>
    </w:p>
  </w:endnote>
  <w:endnote w:type="continuationSeparator" w:id="0">
    <w:p w14:paraId="6C01B3C0" w14:textId="77777777" w:rsidR="00CD14A2" w:rsidRDefault="00CD14A2">
      <w:r>
        <w:continuationSeparator/>
      </w:r>
    </w:p>
  </w:endnote>
  <w:endnote w:type="continuationNotice" w:id="1">
    <w:p w14:paraId="46B12EA1" w14:textId="77777777" w:rsidR="00CD14A2" w:rsidRDefault="00CD1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273E" w14:textId="77777777" w:rsidR="00CD14A2" w:rsidRDefault="00CD14A2">
      <w:r>
        <w:separator/>
      </w:r>
    </w:p>
  </w:footnote>
  <w:footnote w:type="continuationSeparator" w:id="0">
    <w:p w14:paraId="021A5040" w14:textId="77777777" w:rsidR="00CD14A2" w:rsidRDefault="00CD14A2">
      <w:r>
        <w:continuationSeparator/>
      </w:r>
    </w:p>
  </w:footnote>
  <w:footnote w:type="continuationNotice" w:id="1">
    <w:p w14:paraId="04722933" w14:textId="77777777" w:rsidR="00CD14A2" w:rsidRDefault="00CD1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7"/>
  </w:num>
  <w:num w:numId="7" w16cid:durableId="2130975526">
    <w:abstractNumId w:val="5"/>
  </w:num>
  <w:num w:numId="8" w16cid:durableId="136297200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3910"/>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547"/>
    <w:rsid w:val="00113E4E"/>
    <w:rsid w:val="0011419F"/>
    <w:rsid w:val="0011470D"/>
    <w:rsid w:val="0011484C"/>
    <w:rsid w:val="00116A01"/>
    <w:rsid w:val="001200C1"/>
    <w:rsid w:val="00120541"/>
    <w:rsid w:val="001211F3"/>
    <w:rsid w:val="001212A4"/>
    <w:rsid w:val="00123059"/>
    <w:rsid w:val="00123298"/>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2B08"/>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2946"/>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CD5"/>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1689"/>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77D"/>
    <w:rsid w:val="004B5A58"/>
    <w:rsid w:val="004B5FAC"/>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88B"/>
    <w:rsid w:val="005E1079"/>
    <w:rsid w:val="005E1D2E"/>
    <w:rsid w:val="005E326A"/>
    <w:rsid w:val="005E3570"/>
    <w:rsid w:val="005E3700"/>
    <w:rsid w:val="005E38D0"/>
    <w:rsid w:val="005E4380"/>
    <w:rsid w:val="005E5489"/>
    <w:rsid w:val="005E76C6"/>
    <w:rsid w:val="005F020C"/>
    <w:rsid w:val="005F066A"/>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11E4"/>
    <w:rsid w:val="006323BE"/>
    <w:rsid w:val="006323FE"/>
    <w:rsid w:val="00632C73"/>
    <w:rsid w:val="006362BC"/>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A7E"/>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D0E"/>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416A"/>
    <w:rsid w:val="008C537F"/>
    <w:rsid w:val="008C5A71"/>
    <w:rsid w:val="008C5D5A"/>
    <w:rsid w:val="008C5E00"/>
    <w:rsid w:val="008C5F0E"/>
    <w:rsid w:val="008C73D7"/>
    <w:rsid w:val="008C74BC"/>
    <w:rsid w:val="008D056E"/>
    <w:rsid w:val="008D10DF"/>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2706"/>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3195"/>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B0009D"/>
    <w:rsid w:val="00B00A58"/>
    <w:rsid w:val="00B00A63"/>
    <w:rsid w:val="00B01ACB"/>
    <w:rsid w:val="00B03AF5"/>
    <w:rsid w:val="00B03C01"/>
    <w:rsid w:val="00B048E9"/>
    <w:rsid w:val="00B05FB8"/>
    <w:rsid w:val="00B078D6"/>
    <w:rsid w:val="00B10442"/>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6A1"/>
    <w:rsid w:val="00B40457"/>
    <w:rsid w:val="00B4621F"/>
    <w:rsid w:val="00B46753"/>
    <w:rsid w:val="00B46CB6"/>
    <w:rsid w:val="00B46F59"/>
    <w:rsid w:val="00B46F96"/>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4A2"/>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6117"/>
    <w:rsid w:val="00D10082"/>
    <w:rsid w:val="00D1010C"/>
    <w:rsid w:val="00D1166C"/>
    <w:rsid w:val="00D1232F"/>
    <w:rsid w:val="00D132C0"/>
    <w:rsid w:val="00D1399A"/>
    <w:rsid w:val="00D13E77"/>
    <w:rsid w:val="00D14144"/>
    <w:rsid w:val="00D14C1C"/>
    <w:rsid w:val="00D1552F"/>
    <w:rsid w:val="00D16BFE"/>
    <w:rsid w:val="00D21099"/>
    <w:rsid w:val="00D237AD"/>
    <w:rsid w:val="00D2417E"/>
    <w:rsid w:val="00D24760"/>
    <w:rsid w:val="00D24CB9"/>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3B"/>
    <w:rsid w:val="00D55D9B"/>
    <w:rsid w:val="00D560A7"/>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69F3"/>
    <w:rsid w:val="00DB7AB8"/>
    <w:rsid w:val="00DB7C93"/>
    <w:rsid w:val="00DC0475"/>
    <w:rsid w:val="00DC0EBD"/>
    <w:rsid w:val="00DC1869"/>
    <w:rsid w:val="00DC1A8E"/>
    <w:rsid w:val="00DC1D50"/>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7187"/>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497"/>
    <w:rsid w:val="00E94CC1"/>
    <w:rsid w:val="00E95619"/>
    <w:rsid w:val="00E96431"/>
    <w:rsid w:val="00E97611"/>
    <w:rsid w:val="00EA0B2B"/>
    <w:rsid w:val="00EA121D"/>
    <w:rsid w:val="00EA1A9C"/>
    <w:rsid w:val="00EA2219"/>
    <w:rsid w:val="00EA50A1"/>
    <w:rsid w:val="00EA638F"/>
    <w:rsid w:val="00EA7138"/>
    <w:rsid w:val="00EA73FE"/>
    <w:rsid w:val="00EA7CC4"/>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D7B01"/>
    <w:rsid w:val="00EE0A4B"/>
    <w:rsid w:val="00EE107E"/>
    <w:rsid w:val="00EE273C"/>
    <w:rsid w:val="00EE2CC6"/>
    <w:rsid w:val="00EE4843"/>
    <w:rsid w:val="00EE4F5B"/>
    <w:rsid w:val="00EE5C94"/>
    <w:rsid w:val="00EE5FD9"/>
    <w:rsid w:val="00EF06FB"/>
    <w:rsid w:val="00EF0797"/>
    <w:rsid w:val="00EF07CB"/>
    <w:rsid w:val="00EF172E"/>
    <w:rsid w:val="00EF2F45"/>
    <w:rsid w:val="00EF3474"/>
    <w:rsid w:val="00EF403D"/>
    <w:rsid w:val="00EF5E56"/>
    <w:rsid w:val="00EF68D2"/>
    <w:rsid w:val="00EF6A05"/>
    <w:rsid w:val="00EF6C75"/>
    <w:rsid w:val="00EF7646"/>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7/Docs/RP-25081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2.safelinks.protection.outlook.com/?url=https%3A%2F%2Fwww.3gpp.org%2Fftp%2FTSG_RAN%2FTSG_RAN%2FTSGR_106%2FLSout%2FRP-243325.zip&amp;data=05%7C02%7Cbill.shvodian%40t-mobile.com%7Cec8d5ba30dc942b2448c08dd8cd8c070%7Cbe0f980bdd994b19bd7bbc71a09b026c%7C0%7C0%7C638821584758431558%7CUnknown%7CTWFpbGZsb3d8eyJFbXB0eU1hcGkiOnRydWUsIlYiOiIwLjAuMDAwMCIsIlAiOiJXaW4zMiIsIkFOIjoiTWFpbCIsIldUIjoyfQ%3D%3D%7C0%7C%7C%7C&amp;sdata=fzVx8of9XhUSmLoyUtEBz20vO40KXVq9COE9Q6umIAw%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12F851A6-A9FF-4BEF-96CB-C3F58601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560</Words>
  <Characters>3197</Characters>
  <Application>Microsoft Office Word</Application>
  <DocSecurity>0</DocSecurity>
  <Lines>26</Lines>
  <Paragraphs>7</Paragraphs>
  <ScaleCrop>false</ScaleCrop>
  <Company>ETSI</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5</cp:revision>
  <cp:lastPrinted>2000-03-04T10:31:00Z</cp:lastPrinted>
  <dcterms:created xsi:type="dcterms:W3CDTF">2025-08-26T20:42:00Z</dcterms:created>
  <dcterms:modified xsi:type="dcterms:W3CDTF">2025-09-01T20:37:00Z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656428cf-01bf-4580-9173-65ee4b71e113</vt:lpwstr>
  </property>
</Properties>
</file>